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MATHEWE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Oct.1439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25-364)</w:t>
      </w:r>
    </w:p>
    <w:p w:rsid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733D1" w:rsidRDefault="002733D1" w:rsidP="00273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Start w:id="0" w:name="_GoBack"/>
      <w:bookmarkEnd w:id="0"/>
    </w:p>
    <w:sectPr w:rsidR="00DD5B8A" w:rsidRPr="002733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3D1" w:rsidRDefault="002733D1" w:rsidP="00564E3C">
      <w:pPr>
        <w:spacing w:after="0" w:line="240" w:lineRule="auto"/>
      </w:pPr>
      <w:r>
        <w:separator/>
      </w:r>
    </w:p>
  </w:endnote>
  <w:endnote w:type="continuationSeparator" w:id="0">
    <w:p w:rsidR="002733D1" w:rsidRDefault="002733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33D1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3D1" w:rsidRDefault="002733D1" w:rsidP="00564E3C">
      <w:pPr>
        <w:spacing w:after="0" w:line="240" w:lineRule="auto"/>
      </w:pPr>
      <w:r>
        <w:separator/>
      </w:r>
    </w:p>
  </w:footnote>
  <w:footnote w:type="continuationSeparator" w:id="0">
    <w:p w:rsidR="002733D1" w:rsidRDefault="002733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D1"/>
    <w:rsid w:val="002733D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16124"/>
  <w15:chartTrackingRefBased/>
  <w15:docId w15:val="{EC17B03E-FA03-4BA6-9D9B-DC43F44A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733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2015-10-04T20:52:00Z</dcterms:created>
  <dcterms:modified xsi:type="dcterms:W3CDTF">2015-10-04T20:53:00Z</dcterms:modified>
</cp:coreProperties>
</file>